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VICARY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Tregeny, Cornwall. Glover.</w:t>
      </w: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Peter Bray(q.v.).   (“Exeter Freemen” p.48)</w:t>
      </w: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Exeter.  (ibid.)</w:t>
      </w: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BFD" w:rsidRDefault="00973BFD" w:rsidP="00973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BFD" w:rsidRDefault="00973BFD" w:rsidP="00564E3C">
      <w:pPr>
        <w:spacing w:after="0" w:line="240" w:lineRule="auto"/>
      </w:pPr>
      <w:r>
        <w:separator/>
      </w:r>
    </w:p>
  </w:endnote>
  <w:endnote w:type="continuationSeparator" w:id="0">
    <w:p w:rsidR="00973BFD" w:rsidRDefault="00973BF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3BFD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BFD" w:rsidRDefault="00973BFD" w:rsidP="00564E3C">
      <w:pPr>
        <w:spacing w:after="0" w:line="240" w:lineRule="auto"/>
      </w:pPr>
      <w:r>
        <w:separator/>
      </w:r>
    </w:p>
  </w:footnote>
  <w:footnote w:type="continuationSeparator" w:id="0">
    <w:p w:rsidR="00973BFD" w:rsidRDefault="00973BF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FD"/>
    <w:rsid w:val="00372DC6"/>
    <w:rsid w:val="00564E3C"/>
    <w:rsid w:val="0064591D"/>
    <w:rsid w:val="00973BF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EBA230-6F05-44E0-AB8A-F721FCE2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2015-12-16T20:48:00Z</dcterms:created>
  <dcterms:modified xsi:type="dcterms:W3CDTF">2015-12-16T20:49:00Z</dcterms:modified>
</cp:coreProperties>
</file>